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73DD" w:rsidRPr="006E295A" w:rsidRDefault="008273DD" w:rsidP="006E295A">
      <w:pPr>
        <w:jc w:val="right"/>
        <w:rPr>
          <w:rFonts w:ascii="Times New Roman" w:hAnsi="Times New Roman" w:cs="Times New Roman"/>
          <w:sz w:val="28"/>
          <w:szCs w:val="28"/>
        </w:rPr>
      </w:pPr>
      <w:r w:rsidRPr="006E295A">
        <w:rPr>
          <w:rFonts w:ascii="Times New Roman" w:hAnsi="Times New Roman" w:cs="Times New Roman"/>
          <w:sz w:val="28"/>
          <w:szCs w:val="28"/>
        </w:rPr>
        <w:t>ПРОЕКТ</w:t>
      </w:r>
    </w:p>
    <w:p w:rsidR="008273DD" w:rsidRPr="006E295A" w:rsidRDefault="008273DD" w:rsidP="006E295A">
      <w:pPr>
        <w:rPr>
          <w:rFonts w:ascii="Times New Roman" w:hAnsi="Times New Roman" w:cs="Times New Roman"/>
          <w:sz w:val="28"/>
          <w:szCs w:val="28"/>
        </w:rPr>
      </w:pPr>
    </w:p>
    <w:p w:rsidR="008273DD" w:rsidRDefault="008273DD" w:rsidP="006E295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О внесении изменения в постановление администрации </w:t>
      </w:r>
    </w:p>
    <w:p w:rsidR="008273DD" w:rsidRDefault="008273DD" w:rsidP="006E295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муниципального образования Щербиновский район </w:t>
      </w:r>
    </w:p>
    <w:p w:rsidR="008273DD" w:rsidRDefault="008273DD" w:rsidP="006E295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от 30 октября 2017 года № 678 «</w:t>
      </w:r>
      <w:r w:rsidRPr="006E295A">
        <w:rPr>
          <w:rFonts w:ascii="Times New Roman" w:hAnsi="Times New Roman" w:cs="Times New Roman"/>
          <w:b/>
          <w:bCs/>
          <w:sz w:val="28"/>
          <w:szCs w:val="28"/>
        </w:rPr>
        <w:t>Об утверждении муниципальной</w:t>
      </w:r>
    </w:p>
    <w:p w:rsidR="008273DD" w:rsidRPr="006E295A" w:rsidRDefault="008273DD" w:rsidP="006E295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E295A">
        <w:rPr>
          <w:rFonts w:ascii="Times New Roman" w:hAnsi="Times New Roman" w:cs="Times New Roman"/>
          <w:b/>
          <w:bCs/>
          <w:sz w:val="28"/>
          <w:szCs w:val="28"/>
        </w:rPr>
        <w:t>программы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E295A">
        <w:rPr>
          <w:rFonts w:ascii="Times New Roman" w:hAnsi="Times New Roman" w:cs="Times New Roman"/>
          <w:b/>
          <w:bCs/>
          <w:sz w:val="28"/>
          <w:szCs w:val="28"/>
        </w:rPr>
        <w:t>муниципального образования Щербиновский район</w:t>
      </w:r>
    </w:p>
    <w:p w:rsidR="008273DD" w:rsidRPr="006E295A" w:rsidRDefault="008273DD" w:rsidP="006E295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E295A">
        <w:rPr>
          <w:rFonts w:ascii="Times New Roman" w:hAnsi="Times New Roman" w:cs="Times New Roman"/>
          <w:b/>
          <w:bCs/>
          <w:sz w:val="28"/>
          <w:szCs w:val="28"/>
        </w:rPr>
        <w:t>«Развитие физической культуры и спорта</w:t>
      </w:r>
    </w:p>
    <w:p w:rsidR="008273DD" w:rsidRPr="006E295A" w:rsidRDefault="008273DD" w:rsidP="006E295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E295A">
        <w:rPr>
          <w:rFonts w:ascii="Times New Roman" w:hAnsi="Times New Roman" w:cs="Times New Roman"/>
          <w:b/>
          <w:bCs/>
          <w:sz w:val="28"/>
          <w:szCs w:val="28"/>
        </w:rPr>
        <w:t>в муниципальном образовании Щербиновский район»</w:t>
      </w:r>
    </w:p>
    <w:p w:rsidR="008273DD" w:rsidRPr="006E295A" w:rsidRDefault="008273DD" w:rsidP="006E295A">
      <w:pPr>
        <w:rPr>
          <w:rFonts w:ascii="Times New Roman" w:hAnsi="Times New Roman" w:cs="Times New Roman"/>
          <w:sz w:val="28"/>
          <w:szCs w:val="28"/>
        </w:rPr>
      </w:pPr>
    </w:p>
    <w:p w:rsidR="008273DD" w:rsidRPr="006E295A" w:rsidRDefault="008273DD" w:rsidP="003B356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В целях уточнения объемов бюджетных ассигнований муниципальной программы муниципального образования Щербиновский район </w:t>
      </w:r>
      <w:r w:rsidRPr="003B3564">
        <w:rPr>
          <w:rFonts w:ascii="Times New Roman" w:hAnsi="Times New Roman" w:cs="Times New Roman"/>
          <w:sz w:val="28"/>
          <w:szCs w:val="28"/>
        </w:rPr>
        <w:t>«Развитие фи</w:t>
      </w:r>
      <w:r>
        <w:rPr>
          <w:rFonts w:ascii="Times New Roman" w:hAnsi="Times New Roman" w:cs="Times New Roman"/>
          <w:sz w:val="28"/>
          <w:szCs w:val="28"/>
        </w:rPr>
        <w:t xml:space="preserve">зической культуры и спорта </w:t>
      </w:r>
      <w:r w:rsidRPr="003B3564">
        <w:rPr>
          <w:rFonts w:ascii="Times New Roman" w:hAnsi="Times New Roman" w:cs="Times New Roman"/>
          <w:sz w:val="28"/>
          <w:szCs w:val="28"/>
        </w:rPr>
        <w:t>в муниципальном образовании Щербиновский район»</w:t>
      </w:r>
      <w:r>
        <w:rPr>
          <w:rFonts w:ascii="Times New Roman" w:hAnsi="Times New Roman" w:cs="Times New Roman"/>
          <w:sz w:val="28"/>
          <w:szCs w:val="28"/>
        </w:rPr>
        <w:t xml:space="preserve"> и рационального использования средств бюджета муниципального образования Щербиновский район, </w:t>
      </w:r>
      <w:r w:rsidRPr="006E295A">
        <w:rPr>
          <w:rFonts w:ascii="Times New Roman" w:hAnsi="Times New Roman" w:cs="Times New Roman"/>
          <w:sz w:val="28"/>
          <w:szCs w:val="28"/>
        </w:rPr>
        <w:t>п о с т а н о в л я ю:</w:t>
      </w:r>
    </w:p>
    <w:p w:rsidR="008273DD" w:rsidRPr="006E295A" w:rsidRDefault="008273DD" w:rsidP="003B3564">
      <w:pPr>
        <w:tabs>
          <w:tab w:val="left" w:pos="709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6E295A">
        <w:rPr>
          <w:rFonts w:ascii="Times New Roman" w:hAnsi="Times New Roman" w:cs="Times New Roman"/>
          <w:sz w:val="28"/>
          <w:szCs w:val="28"/>
        </w:rPr>
        <w:t>1. Утвердить</w:t>
      </w:r>
      <w:r>
        <w:rPr>
          <w:rFonts w:ascii="Times New Roman" w:hAnsi="Times New Roman" w:cs="Times New Roman"/>
          <w:sz w:val="28"/>
          <w:szCs w:val="28"/>
        </w:rPr>
        <w:t xml:space="preserve"> изменение, вносимое в постановление </w:t>
      </w:r>
      <w:r w:rsidRPr="003B3564">
        <w:rPr>
          <w:rFonts w:ascii="Times New Roman" w:hAnsi="Times New Roman" w:cs="Times New Roman"/>
          <w:sz w:val="28"/>
          <w:szCs w:val="28"/>
        </w:rPr>
        <w:t>ад</w:t>
      </w:r>
      <w:r>
        <w:rPr>
          <w:rFonts w:ascii="Times New Roman" w:hAnsi="Times New Roman" w:cs="Times New Roman"/>
          <w:sz w:val="28"/>
          <w:szCs w:val="28"/>
        </w:rPr>
        <w:t xml:space="preserve">министрации </w:t>
      </w:r>
      <w:r w:rsidRPr="003B3564">
        <w:rPr>
          <w:rFonts w:ascii="Times New Roman" w:hAnsi="Times New Roman" w:cs="Times New Roman"/>
          <w:sz w:val="28"/>
          <w:szCs w:val="28"/>
        </w:rPr>
        <w:t xml:space="preserve">муниципального образования Щербиновский район от 30 октября 2017 года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3B3564">
        <w:rPr>
          <w:rFonts w:ascii="Times New Roman" w:hAnsi="Times New Roman" w:cs="Times New Roman"/>
          <w:sz w:val="28"/>
          <w:szCs w:val="28"/>
        </w:rPr>
        <w:t>№ 678</w:t>
      </w:r>
      <w:r>
        <w:rPr>
          <w:rFonts w:ascii="Times New Roman" w:hAnsi="Times New Roman" w:cs="Times New Roman"/>
          <w:sz w:val="28"/>
          <w:szCs w:val="28"/>
        </w:rPr>
        <w:t xml:space="preserve"> «Об утверждении муниципальной </w:t>
      </w:r>
      <w:r w:rsidRPr="003B3564">
        <w:rPr>
          <w:rFonts w:ascii="Times New Roman" w:hAnsi="Times New Roman" w:cs="Times New Roman"/>
          <w:sz w:val="28"/>
          <w:szCs w:val="28"/>
        </w:rPr>
        <w:t>программы 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образования Щербиновский район </w:t>
      </w:r>
      <w:r w:rsidRPr="003B3564">
        <w:rPr>
          <w:rFonts w:ascii="Times New Roman" w:hAnsi="Times New Roman" w:cs="Times New Roman"/>
          <w:sz w:val="28"/>
          <w:szCs w:val="28"/>
        </w:rPr>
        <w:t>«Разви</w:t>
      </w:r>
      <w:r>
        <w:rPr>
          <w:rFonts w:ascii="Times New Roman" w:hAnsi="Times New Roman" w:cs="Times New Roman"/>
          <w:sz w:val="28"/>
          <w:szCs w:val="28"/>
        </w:rPr>
        <w:t xml:space="preserve">тие физической культуры и спорта </w:t>
      </w:r>
      <w:r w:rsidRPr="003B3564">
        <w:rPr>
          <w:rFonts w:ascii="Times New Roman" w:hAnsi="Times New Roman" w:cs="Times New Roman"/>
          <w:sz w:val="28"/>
          <w:szCs w:val="28"/>
        </w:rPr>
        <w:t>в муниципальном образовании Щербиновский район»</w:t>
      </w:r>
      <w:r w:rsidRPr="006E295A">
        <w:rPr>
          <w:rFonts w:ascii="Times New Roman" w:hAnsi="Times New Roman" w:cs="Times New Roman"/>
          <w:sz w:val="28"/>
          <w:szCs w:val="28"/>
        </w:rPr>
        <w:t>(прилагается).</w:t>
      </w:r>
    </w:p>
    <w:p w:rsidR="008273DD" w:rsidRPr="006E295A" w:rsidRDefault="008273DD" w:rsidP="006E295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</w:t>
      </w:r>
      <w:r w:rsidRPr="006E295A">
        <w:rPr>
          <w:rFonts w:ascii="Times New Roman" w:hAnsi="Times New Roman" w:cs="Times New Roman"/>
          <w:sz w:val="28"/>
          <w:szCs w:val="28"/>
        </w:rPr>
        <w:t>. Отделу по взаимодействию с органами местного самоуправления администрации муниципального образования Щербиновский район (Терещенко) разместить настоящее постановление на официальном сайте администрации муниципального образования Щербиновский район.</w:t>
      </w:r>
    </w:p>
    <w:p w:rsidR="008273DD" w:rsidRPr="006E295A" w:rsidRDefault="008273DD" w:rsidP="006E295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3</w:t>
      </w:r>
      <w:r w:rsidRPr="006E295A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Общему отделу администрации </w:t>
      </w:r>
      <w:r w:rsidRPr="006E295A">
        <w:rPr>
          <w:rFonts w:ascii="Times New Roman" w:hAnsi="Times New Roman" w:cs="Times New Roman"/>
          <w:sz w:val="28"/>
          <w:szCs w:val="28"/>
        </w:rPr>
        <w:t>муниципального образования Щербиновский район</w:t>
      </w:r>
      <w:r>
        <w:rPr>
          <w:rFonts w:ascii="Times New Roman" w:hAnsi="Times New Roman" w:cs="Times New Roman"/>
          <w:sz w:val="28"/>
          <w:szCs w:val="28"/>
        </w:rPr>
        <w:t xml:space="preserve"> (Кочерга)о</w:t>
      </w:r>
      <w:r w:rsidRPr="006E295A">
        <w:rPr>
          <w:rFonts w:ascii="Times New Roman" w:hAnsi="Times New Roman" w:cs="Times New Roman"/>
          <w:sz w:val="28"/>
          <w:szCs w:val="28"/>
        </w:rPr>
        <w:t>публиковать настоящее постановление в периодическом печатном издании «Информационный бюллетень органов местного самоуправления муниципального образования Щербиновский район».</w:t>
      </w:r>
    </w:p>
    <w:p w:rsidR="008273DD" w:rsidRDefault="008273DD" w:rsidP="00113F02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Постановление вступает в силу на следующий день после его официального опубликования. </w:t>
      </w:r>
    </w:p>
    <w:p w:rsidR="008273DD" w:rsidRDefault="008273DD" w:rsidP="006E295A">
      <w:pPr>
        <w:rPr>
          <w:rFonts w:ascii="Times New Roman" w:hAnsi="Times New Roman" w:cs="Times New Roman"/>
          <w:sz w:val="28"/>
          <w:szCs w:val="28"/>
        </w:rPr>
      </w:pPr>
    </w:p>
    <w:p w:rsidR="008273DD" w:rsidRDefault="008273DD" w:rsidP="006E295A">
      <w:pPr>
        <w:rPr>
          <w:rFonts w:ascii="Times New Roman" w:hAnsi="Times New Roman" w:cs="Times New Roman"/>
          <w:sz w:val="28"/>
          <w:szCs w:val="28"/>
        </w:rPr>
      </w:pPr>
    </w:p>
    <w:p w:rsidR="008273DD" w:rsidRDefault="008273DD" w:rsidP="006E295A">
      <w:pPr>
        <w:rPr>
          <w:rFonts w:ascii="Times New Roman" w:hAnsi="Times New Roman" w:cs="Times New Roman"/>
          <w:sz w:val="28"/>
          <w:szCs w:val="28"/>
        </w:rPr>
      </w:pPr>
    </w:p>
    <w:p w:rsidR="008273DD" w:rsidRPr="006E295A" w:rsidRDefault="008273DD" w:rsidP="006E295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</w:p>
    <w:p w:rsidR="008273DD" w:rsidRPr="006E295A" w:rsidRDefault="008273DD" w:rsidP="006E295A">
      <w:pPr>
        <w:rPr>
          <w:rFonts w:ascii="Times New Roman" w:hAnsi="Times New Roman" w:cs="Times New Roman"/>
          <w:sz w:val="28"/>
          <w:szCs w:val="28"/>
        </w:rPr>
      </w:pPr>
      <w:r w:rsidRPr="006E295A">
        <w:rPr>
          <w:rFonts w:ascii="Times New Roman" w:hAnsi="Times New Roman" w:cs="Times New Roman"/>
          <w:sz w:val="28"/>
          <w:szCs w:val="28"/>
        </w:rPr>
        <w:t xml:space="preserve">муниципального образования                                                     </w:t>
      </w:r>
    </w:p>
    <w:p w:rsidR="008273DD" w:rsidRPr="006E295A" w:rsidRDefault="008273DD" w:rsidP="006E295A">
      <w:pPr>
        <w:rPr>
          <w:rFonts w:ascii="Times New Roman" w:hAnsi="Times New Roman" w:cs="Times New Roman"/>
          <w:sz w:val="28"/>
          <w:szCs w:val="28"/>
        </w:rPr>
      </w:pPr>
      <w:r w:rsidRPr="006E295A">
        <w:rPr>
          <w:rFonts w:ascii="Times New Roman" w:hAnsi="Times New Roman" w:cs="Times New Roman"/>
          <w:sz w:val="28"/>
          <w:szCs w:val="28"/>
        </w:rPr>
        <w:t xml:space="preserve">Щербиновский район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С.Ю. Цирульник</w:t>
      </w:r>
      <w:bookmarkStart w:id="0" w:name="_GoBack"/>
      <w:bookmarkEnd w:id="0"/>
    </w:p>
    <w:sectPr w:rsidR="008273DD" w:rsidRPr="006E295A" w:rsidSect="00482287">
      <w:pgSz w:w="11906" w:h="16838" w:code="9"/>
      <w:pgMar w:top="1134" w:right="567" w:bottom="1134" w:left="1701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autoHyphenation/>
  <w:hyphenationZone w:val="357"/>
  <w:doNotHyphenateCaps/>
  <w:drawingGridHorizontalSpacing w:val="100"/>
  <w:displayHorizontalDrawingGridEvery w:val="2"/>
  <w:displayVertic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F058D"/>
    <w:rsid w:val="000535DB"/>
    <w:rsid w:val="00092CC3"/>
    <w:rsid w:val="000D3B33"/>
    <w:rsid w:val="00113F02"/>
    <w:rsid w:val="00156995"/>
    <w:rsid w:val="00173097"/>
    <w:rsid w:val="001A24C6"/>
    <w:rsid w:val="001D0253"/>
    <w:rsid w:val="001E177D"/>
    <w:rsid w:val="002950FE"/>
    <w:rsid w:val="002E1959"/>
    <w:rsid w:val="002F058D"/>
    <w:rsid w:val="003B3564"/>
    <w:rsid w:val="003D2FA1"/>
    <w:rsid w:val="0040316B"/>
    <w:rsid w:val="00403805"/>
    <w:rsid w:val="00404463"/>
    <w:rsid w:val="00482287"/>
    <w:rsid w:val="004A1C37"/>
    <w:rsid w:val="004D71C6"/>
    <w:rsid w:val="004F472B"/>
    <w:rsid w:val="0051756D"/>
    <w:rsid w:val="005232A9"/>
    <w:rsid w:val="00531ECD"/>
    <w:rsid w:val="00626692"/>
    <w:rsid w:val="006B3BE6"/>
    <w:rsid w:val="006E0363"/>
    <w:rsid w:val="006E295A"/>
    <w:rsid w:val="006E35F1"/>
    <w:rsid w:val="006F1E7E"/>
    <w:rsid w:val="006F2601"/>
    <w:rsid w:val="00746DDF"/>
    <w:rsid w:val="0075374D"/>
    <w:rsid w:val="007711D1"/>
    <w:rsid w:val="008273DD"/>
    <w:rsid w:val="008763EA"/>
    <w:rsid w:val="008F3FE5"/>
    <w:rsid w:val="009702F4"/>
    <w:rsid w:val="00A53DD3"/>
    <w:rsid w:val="00A54A65"/>
    <w:rsid w:val="00AC472B"/>
    <w:rsid w:val="00AF19DC"/>
    <w:rsid w:val="00B3251F"/>
    <w:rsid w:val="00B923BC"/>
    <w:rsid w:val="00BA0282"/>
    <w:rsid w:val="00BB1CD6"/>
    <w:rsid w:val="00BD5BFD"/>
    <w:rsid w:val="00BD5C87"/>
    <w:rsid w:val="00C2031C"/>
    <w:rsid w:val="00CD6A45"/>
    <w:rsid w:val="00D211D4"/>
    <w:rsid w:val="00DC4218"/>
    <w:rsid w:val="00E3085E"/>
    <w:rsid w:val="00EF30CF"/>
    <w:rsid w:val="00F22582"/>
    <w:rsid w:val="00F30152"/>
    <w:rsid w:val="00F65301"/>
    <w:rsid w:val="00F82181"/>
    <w:rsid w:val="00FA2903"/>
    <w:rsid w:val="00FD6B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472B"/>
    <w:pPr>
      <w:jc w:val="both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7634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66</TotalTime>
  <Pages>1</Pages>
  <Words>263</Words>
  <Characters>1505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Секретарь</cp:lastModifiedBy>
  <cp:revision>29</cp:revision>
  <cp:lastPrinted>2019-01-15T11:12:00Z</cp:lastPrinted>
  <dcterms:created xsi:type="dcterms:W3CDTF">2017-07-26T04:59:00Z</dcterms:created>
  <dcterms:modified xsi:type="dcterms:W3CDTF">2019-01-15T11:12:00Z</dcterms:modified>
</cp:coreProperties>
</file>